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D7E" w:rsidRDefault="00955D7E" w:rsidP="00B47625">
      <w:pPr>
        <w:tabs>
          <w:tab w:val="left" w:pos="6550"/>
        </w:tabs>
        <w:rPr>
          <w:rFonts w:ascii="Times New Roman" w:hAnsi="Times New Roman"/>
          <w:sz w:val="28"/>
          <w:szCs w:val="28"/>
        </w:rPr>
      </w:pPr>
    </w:p>
    <w:p w:rsidR="00955D7E" w:rsidRDefault="00955D7E" w:rsidP="00B47625">
      <w:pPr>
        <w:tabs>
          <w:tab w:val="left" w:pos="6550"/>
        </w:tabs>
        <w:rPr>
          <w:rFonts w:ascii="Times New Roman" w:hAnsi="Times New Roman"/>
          <w:sz w:val="28"/>
          <w:szCs w:val="28"/>
        </w:rPr>
      </w:pPr>
      <w:r w:rsidRPr="00F36798">
        <w:rPr>
          <w:rFonts w:ascii="Times New Roman" w:hAnsi="Times New Roman"/>
          <w:sz w:val="28"/>
          <w:szCs w:val="28"/>
        </w:rPr>
        <w:object w:dxaOrig="8940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31.5pt" o:ole="">
            <v:imagedata r:id="rId7" o:title=""/>
          </v:shape>
          <o:OLEObject Type="Embed" ProgID="AcroExch.Document.7" ShapeID="_x0000_i1025" DrawAspect="Content" ObjectID="_1547884798" r:id="rId8"/>
        </w:object>
      </w:r>
    </w:p>
    <w:p w:rsidR="00955D7E" w:rsidRDefault="00955D7E" w:rsidP="00B47625">
      <w:pPr>
        <w:tabs>
          <w:tab w:val="left" w:pos="6550"/>
        </w:tabs>
        <w:rPr>
          <w:rFonts w:ascii="Times New Roman" w:hAnsi="Times New Roman"/>
          <w:sz w:val="28"/>
          <w:szCs w:val="28"/>
        </w:rPr>
      </w:pPr>
    </w:p>
    <w:p w:rsidR="00955D7E" w:rsidRDefault="00955D7E" w:rsidP="00B47625">
      <w:pPr>
        <w:tabs>
          <w:tab w:val="left" w:pos="6550"/>
        </w:tabs>
        <w:rPr>
          <w:rFonts w:ascii="Times New Roman" w:hAnsi="Times New Roman"/>
          <w:sz w:val="28"/>
          <w:szCs w:val="28"/>
        </w:rPr>
      </w:pPr>
    </w:p>
    <w:p w:rsidR="00955D7E" w:rsidRDefault="00955D7E" w:rsidP="00B47625">
      <w:pPr>
        <w:tabs>
          <w:tab w:val="left" w:pos="6550"/>
        </w:tabs>
        <w:rPr>
          <w:rFonts w:ascii="Times New Roman" w:hAnsi="Times New Roman"/>
          <w:sz w:val="28"/>
          <w:szCs w:val="28"/>
        </w:rPr>
      </w:pPr>
    </w:p>
    <w:p w:rsidR="00955D7E" w:rsidRPr="00F36798" w:rsidRDefault="00955D7E" w:rsidP="00F36798">
      <w:pPr>
        <w:tabs>
          <w:tab w:val="left" w:pos="6550"/>
        </w:tabs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F74197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7419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F36798">
        <w:rPr>
          <w:rFonts w:ascii="Times New Roman" w:hAnsi="Times New Roman"/>
          <w:sz w:val="28"/>
          <w:szCs w:val="28"/>
        </w:rPr>
        <w:t>на создание таких условий обучения, которые не допускают появления у учащихся отчуждения и негативного отношения к учебной жизни.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Целью введения безотметочного обучения в первом классе является поиск подхода к оцениванию, которой позволит устранить негативные моменты в обучении, будет способствовать гуманизации обучения, индивидуализации учебного процесса, повышение учебной мотивации и учебной самостоятельности в обучении.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 xml:space="preserve"> Основные принципы безотметочного обучения:</w:t>
      </w:r>
    </w:p>
    <w:p w:rsidR="00955D7E" w:rsidRPr="00F74197" w:rsidRDefault="00955D7E" w:rsidP="000125F9">
      <w:pPr>
        <w:pStyle w:val="NoSpacing"/>
        <w:numPr>
          <w:ilvl w:val="0"/>
          <w:numId w:val="4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Дифференцированный подход при осуществлении оценивающих и контролирующих действий;</w:t>
      </w:r>
    </w:p>
    <w:p w:rsidR="00955D7E" w:rsidRPr="00F74197" w:rsidRDefault="00955D7E" w:rsidP="000125F9">
      <w:pPr>
        <w:pStyle w:val="NoSpacing"/>
        <w:numPr>
          <w:ilvl w:val="0"/>
          <w:numId w:val="4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Приоритет самооценки (самооценка ученика должна предшествовать  оценке учителя);</w:t>
      </w:r>
    </w:p>
    <w:p w:rsidR="00955D7E" w:rsidRPr="00F74197" w:rsidRDefault="00955D7E" w:rsidP="000125F9">
      <w:pPr>
        <w:pStyle w:val="NoSpacing"/>
        <w:numPr>
          <w:ilvl w:val="0"/>
          <w:numId w:val="4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Гибкость и вариативность (использование различных процедур и методов изучения результативности обучения);</w:t>
      </w:r>
    </w:p>
    <w:p w:rsidR="00955D7E" w:rsidRPr="00F74197" w:rsidRDefault="00955D7E" w:rsidP="000125F9">
      <w:pPr>
        <w:pStyle w:val="NoSpacing"/>
        <w:numPr>
          <w:ilvl w:val="0"/>
          <w:numId w:val="4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Естественность процесса контроля и оценки (контроль и оценка должны проводиться в естественных для учащихся условиях, снижающих стресс и напряжение).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Никакому оцениванию не подлежит:</w:t>
      </w:r>
    </w:p>
    <w:p w:rsidR="00955D7E" w:rsidRPr="00F74197" w:rsidRDefault="00955D7E" w:rsidP="000125F9">
      <w:pPr>
        <w:pStyle w:val="NoSpacing"/>
        <w:numPr>
          <w:ilvl w:val="0"/>
          <w:numId w:val="7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Темп работы ученика;</w:t>
      </w:r>
    </w:p>
    <w:p w:rsidR="00955D7E" w:rsidRPr="00F74197" w:rsidRDefault="00955D7E" w:rsidP="000125F9">
      <w:pPr>
        <w:pStyle w:val="NoSpacing"/>
        <w:numPr>
          <w:ilvl w:val="0"/>
          <w:numId w:val="7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Личностные качества школьников;</w:t>
      </w:r>
    </w:p>
    <w:p w:rsidR="00955D7E" w:rsidRPr="00F74197" w:rsidRDefault="00955D7E" w:rsidP="000125F9">
      <w:pPr>
        <w:pStyle w:val="NoSpacing"/>
        <w:numPr>
          <w:ilvl w:val="0"/>
          <w:numId w:val="7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Своеобразие их психических процессов (особенности памяти, внимания, восприятия и т.д.).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Основные виды контроля:</w:t>
      </w:r>
    </w:p>
    <w:p w:rsidR="00955D7E" w:rsidRPr="00F74197" w:rsidRDefault="00955D7E" w:rsidP="000125F9">
      <w:pPr>
        <w:pStyle w:val="NoSpacing"/>
        <w:numPr>
          <w:ilvl w:val="0"/>
          <w:numId w:val="8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Стартовый контроль;</w:t>
      </w:r>
    </w:p>
    <w:p w:rsidR="00955D7E" w:rsidRPr="00F74197" w:rsidRDefault="00955D7E" w:rsidP="000125F9">
      <w:pPr>
        <w:pStyle w:val="NoSpacing"/>
        <w:numPr>
          <w:ilvl w:val="0"/>
          <w:numId w:val="8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Тематический контроль;</w:t>
      </w:r>
    </w:p>
    <w:p w:rsidR="00955D7E" w:rsidRPr="00F74197" w:rsidRDefault="00955D7E" w:rsidP="000125F9">
      <w:pPr>
        <w:pStyle w:val="NoSpacing"/>
        <w:numPr>
          <w:ilvl w:val="0"/>
          <w:numId w:val="8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Итоговый контроль.</w:t>
      </w:r>
    </w:p>
    <w:p w:rsidR="00955D7E" w:rsidRPr="00F74197" w:rsidRDefault="00955D7E" w:rsidP="000125F9">
      <w:pPr>
        <w:pStyle w:val="NoSpacing"/>
        <w:numPr>
          <w:ilvl w:val="0"/>
          <w:numId w:val="2"/>
        </w:numPr>
        <w:ind w:hanging="720"/>
        <w:jc w:val="center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>КОНТРОЛЬ И ОЦЕНКА РАЗВИТИЯ УЧАЩИХСЯ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Основные показатели развития учащихся в первом классе является:</w:t>
      </w:r>
    </w:p>
    <w:p w:rsidR="00955D7E" w:rsidRPr="00F74197" w:rsidRDefault="00955D7E" w:rsidP="000125F9">
      <w:pPr>
        <w:pStyle w:val="NoSpacing"/>
        <w:numPr>
          <w:ilvl w:val="0"/>
          <w:numId w:val="9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Учебно – позновательный процесс;</w:t>
      </w:r>
    </w:p>
    <w:p w:rsidR="00955D7E" w:rsidRPr="00F74197" w:rsidRDefault="00955D7E" w:rsidP="000125F9">
      <w:pPr>
        <w:pStyle w:val="NoSpacing"/>
        <w:numPr>
          <w:ilvl w:val="0"/>
          <w:numId w:val="9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Самостоятельность суждений, критичность по отношению к своим и чужим действиям;</w:t>
      </w:r>
    </w:p>
    <w:p w:rsidR="00955D7E" w:rsidRPr="00F74197" w:rsidRDefault="00955D7E" w:rsidP="000125F9">
      <w:pPr>
        <w:pStyle w:val="NoSpacing"/>
        <w:numPr>
          <w:ilvl w:val="0"/>
          <w:numId w:val="9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Основы самостоятельности;</w:t>
      </w:r>
    </w:p>
    <w:p w:rsidR="00955D7E" w:rsidRPr="00F74197" w:rsidRDefault="00955D7E" w:rsidP="000125F9">
      <w:pPr>
        <w:pStyle w:val="NoSpacing"/>
        <w:numPr>
          <w:ilvl w:val="0"/>
          <w:numId w:val="9"/>
        </w:numPr>
        <w:ind w:left="851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Способность к преобразованию изученных способов действия в соответствии с новыми условиями задачи.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Содержательный контроль и оценка учащихся должны быть направлены на выявление индивидуальной динамики развития учащихся (от начала учебного года к концу) с учетом личностных особенностей и индивидуальных успехов.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Динамика развития учащихся фиксируется учителем.</w:t>
      </w:r>
    </w:p>
    <w:p w:rsidR="00955D7E" w:rsidRPr="00F74197" w:rsidRDefault="00955D7E" w:rsidP="000125F9">
      <w:pPr>
        <w:pStyle w:val="NoSpacing"/>
        <w:ind w:left="792" w:hanging="720"/>
        <w:jc w:val="center"/>
        <w:rPr>
          <w:rFonts w:ascii="Times New Roman" w:hAnsi="Times New Roman"/>
          <w:b/>
          <w:sz w:val="28"/>
          <w:szCs w:val="28"/>
        </w:rPr>
      </w:pPr>
    </w:p>
    <w:p w:rsidR="00955D7E" w:rsidRPr="00F74197" w:rsidRDefault="00955D7E" w:rsidP="000125F9">
      <w:pPr>
        <w:pStyle w:val="NoSpacing"/>
        <w:numPr>
          <w:ilvl w:val="0"/>
          <w:numId w:val="2"/>
        </w:numPr>
        <w:ind w:hanging="720"/>
        <w:jc w:val="center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 xml:space="preserve">КОНТРОЛЬ И ОЦЕНКА ЗНАНИЙ И УМЕНИЙ УЧАЩИХСЯ 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Содержательный контроль  и оценка знаний и умений предусматривает выявление индивидуальной динамики качества усвоения предмета ребенком и не допускается сравнения его с другими детьми.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Для отслеживания уровня усвоения знаний и умений используются:</w:t>
      </w:r>
    </w:p>
    <w:p w:rsidR="00955D7E" w:rsidRPr="00F74197" w:rsidRDefault="00955D7E" w:rsidP="000125F9">
      <w:pPr>
        <w:pStyle w:val="NoSpacing"/>
        <w:numPr>
          <w:ilvl w:val="0"/>
          <w:numId w:val="10"/>
        </w:numPr>
        <w:ind w:left="851"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Стартовые и итоговые проверочные работы;</w:t>
      </w:r>
    </w:p>
    <w:p w:rsidR="00955D7E" w:rsidRPr="00F74197" w:rsidRDefault="00955D7E" w:rsidP="000125F9">
      <w:pPr>
        <w:pStyle w:val="NoSpacing"/>
        <w:numPr>
          <w:ilvl w:val="0"/>
          <w:numId w:val="10"/>
        </w:numPr>
        <w:ind w:left="851"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Тестовые диагностические работы;</w:t>
      </w:r>
    </w:p>
    <w:p w:rsidR="00955D7E" w:rsidRPr="00F74197" w:rsidRDefault="00955D7E" w:rsidP="000125F9">
      <w:pPr>
        <w:pStyle w:val="NoSpacing"/>
        <w:numPr>
          <w:ilvl w:val="0"/>
          <w:numId w:val="10"/>
        </w:numPr>
        <w:ind w:left="851"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Текущие проверочные работы;</w:t>
      </w:r>
    </w:p>
    <w:p w:rsidR="00955D7E" w:rsidRPr="00F74197" w:rsidRDefault="00955D7E" w:rsidP="000125F9">
      <w:pPr>
        <w:pStyle w:val="NoSpacing"/>
        <w:numPr>
          <w:ilvl w:val="0"/>
          <w:numId w:val="10"/>
        </w:numPr>
        <w:ind w:left="851"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  <w:lang w:val="en-US"/>
        </w:rPr>
        <w:t>“</w:t>
      </w:r>
      <w:r w:rsidRPr="00F74197">
        <w:rPr>
          <w:rFonts w:ascii="Times New Roman" w:hAnsi="Times New Roman"/>
          <w:sz w:val="28"/>
          <w:szCs w:val="28"/>
        </w:rPr>
        <w:t>портфель</w:t>
      </w:r>
      <w:r w:rsidRPr="00F74197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F74197">
        <w:rPr>
          <w:rFonts w:ascii="Times New Roman" w:hAnsi="Times New Roman"/>
          <w:sz w:val="28"/>
          <w:szCs w:val="28"/>
        </w:rPr>
        <w:t>ученика.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Стартовая работа (нулевой срез) проводится в начале сентября позволяет определить актуальный уровень знаний, необходимый для обучения, а также “зону ближайшего развития предметных знаний”, организовать коррекционную работу в “зоне актуальных знаний”.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Тестовая диагностическая работа ( “на входе”и “выходе”) включает себя задания, направленные на проверку пооперационного состава действия, которым необходимо овладеть учащимся в рамках данной учебной задачи.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Тематическая проверочная работа проводится по ранее  изученной теме в ходе изучения следующей на этапе решения частных задач.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Итоговая проверочная работа (проводится в конце апреля) включает все основные темы учебного периода.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“Портфель” ученика представляет собой подборку личных работ ученика, в которые могут входить творческие работы, отражающие его интересы, лучшие работы, отражающие прогресс ученика в какой – либо области, продукты учебно – познавательной деятельности ученика – самостоятельно найденные  информационно – справочные материалы из дополнительных источников, доклады, сообщения и пр.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Динамика обученности учащихся фиксируется учителем.</w:t>
      </w:r>
    </w:p>
    <w:p w:rsidR="00955D7E" w:rsidRPr="00F74197" w:rsidRDefault="00955D7E" w:rsidP="000125F9">
      <w:pPr>
        <w:pStyle w:val="NoSpacing"/>
        <w:ind w:left="792" w:hanging="720"/>
        <w:rPr>
          <w:rFonts w:ascii="Times New Roman" w:hAnsi="Times New Roman"/>
          <w:sz w:val="28"/>
          <w:szCs w:val="28"/>
        </w:rPr>
      </w:pPr>
    </w:p>
    <w:p w:rsidR="00955D7E" w:rsidRPr="00F74197" w:rsidRDefault="00955D7E" w:rsidP="000125F9">
      <w:pPr>
        <w:pStyle w:val="NoSpacing"/>
        <w:numPr>
          <w:ilvl w:val="0"/>
          <w:numId w:val="2"/>
        </w:numPr>
        <w:ind w:hanging="720"/>
        <w:jc w:val="center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>ВВЕДЕНИЕ ДОКУМЕНТАЦИИ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ind w:left="1134" w:hanging="1134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>Учитель:</w:t>
      </w:r>
    </w:p>
    <w:p w:rsidR="00955D7E" w:rsidRPr="00F74197" w:rsidRDefault="00955D7E" w:rsidP="000125F9">
      <w:pPr>
        <w:pStyle w:val="NoSpacing"/>
        <w:numPr>
          <w:ilvl w:val="2"/>
          <w:numId w:val="2"/>
        </w:numPr>
        <w:ind w:hanging="1214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По каждому предмету составляется программа на год, которая является основной планирования  педагогической деятельности учителя.</w:t>
      </w:r>
    </w:p>
    <w:p w:rsidR="00955D7E" w:rsidRPr="00F74197" w:rsidRDefault="00955D7E" w:rsidP="000125F9">
      <w:pPr>
        <w:pStyle w:val="NoSpacing"/>
        <w:numPr>
          <w:ilvl w:val="2"/>
          <w:numId w:val="2"/>
        </w:numPr>
        <w:ind w:hanging="1214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 xml:space="preserve"> Классный электронный журнал является главным электронным документом учителя и заполняется соответственно программе. Отметки не выставляются.</w:t>
      </w:r>
    </w:p>
    <w:p w:rsidR="00955D7E" w:rsidRPr="00F74197" w:rsidRDefault="00955D7E" w:rsidP="000125F9">
      <w:pPr>
        <w:pStyle w:val="NoSpacing"/>
        <w:numPr>
          <w:ilvl w:val="2"/>
          <w:numId w:val="2"/>
        </w:numPr>
        <w:ind w:hanging="1214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Результаты обучения (личностные и предметные) фиксируются в специально разработанных  листах индивидуальных достижений, составленных в соответствии с ФГОС образования обучающихся с умственной отсталостью (интеллектуальными нарушениями).</w:t>
      </w:r>
    </w:p>
    <w:p w:rsidR="00955D7E" w:rsidRPr="00F74197" w:rsidRDefault="00955D7E" w:rsidP="000125F9">
      <w:pPr>
        <w:pStyle w:val="NoSpacing"/>
        <w:numPr>
          <w:ilvl w:val="2"/>
          <w:numId w:val="2"/>
        </w:numPr>
        <w:ind w:left="1134" w:hanging="1134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Качество усвоения знаний и умений оценивается следующими видами  оценочных суждений:</w:t>
      </w:r>
    </w:p>
    <w:p w:rsidR="00955D7E" w:rsidRPr="00F74197" w:rsidRDefault="00955D7E" w:rsidP="000125F9">
      <w:pPr>
        <w:pStyle w:val="NoSpacing"/>
        <w:ind w:left="1224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 xml:space="preserve">            «+» - понимает, применяет (сформированы умения и навыки);</w:t>
      </w:r>
    </w:p>
    <w:p w:rsidR="00955D7E" w:rsidRPr="00F74197" w:rsidRDefault="00955D7E" w:rsidP="000125F9">
      <w:pPr>
        <w:pStyle w:val="NoSpacing"/>
        <w:ind w:left="1224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 xml:space="preserve">            «/» - различает, запоминает, не всегда воспроизводит;</w:t>
      </w:r>
    </w:p>
    <w:p w:rsidR="00955D7E" w:rsidRPr="00F74197" w:rsidRDefault="00955D7E" w:rsidP="000125F9">
      <w:pPr>
        <w:pStyle w:val="NoSpacing"/>
        <w:ind w:left="1224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 xml:space="preserve">            «-» - не различает, не запоминает, не воспроизводит.</w:t>
      </w:r>
    </w:p>
    <w:p w:rsidR="00955D7E" w:rsidRPr="00F74197" w:rsidRDefault="00955D7E" w:rsidP="000125F9">
      <w:pPr>
        <w:pStyle w:val="NoSpacing"/>
        <w:numPr>
          <w:ilvl w:val="2"/>
          <w:numId w:val="2"/>
        </w:numPr>
        <w:ind w:hanging="1214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Для коррекции своей работы учитель 1 раз в четверть проводит анализ своей педагогической деятельности на основе анализа учебной деятельности учащихся.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tabs>
          <w:tab w:val="left" w:pos="1250"/>
        </w:tabs>
        <w:ind w:left="1276" w:hanging="1276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>Администрация школы:</w:t>
      </w:r>
    </w:p>
    <w:p w:rsidR="00955D7E" w:rsidRPr="00F74197" w:rsidRDefault="00955D7E" w:rsidP="000125F9">
      <w:pPr>
        <w:pStyle w:val="NoSpacing"/>
        <w:numPr>
          <w:ilvl w:val="2"/>
          <w:numId w:val="2"/>
        </w:numPr>
        <w:tabs>
          <w:tab w:val="left" w:pos="1250"/>
        </w:tabs>
        <w:ind w:hanging="1224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В своей деятельности школы используют по необходимости все материалы учителей и учащихся для создания целостной картины реализации и обучения в школе.</w:t>
      </w:r>
    </w:p>
    <w:p w:rsidR="00955D7E" w:rsidRPr="00F74197" w:rsidRDefault="00955D7E" w:rsidP="000125F9">
      <w:pPr>
        <w:pStyle w:val="NoSpacing"/>
        <w:numPr>
          <w:ilvl w:val="2"/>
          <w:numId w:val="2"/>
        </w:numPr>
        <w:tabs>
          <w:tab w:val="left" w:pos="1250"/>
        </w:tabs>
        <w:ind w:hanging="1214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По итогам года на основе полученных материалов от учителей заместитель директора школы проводит педагогический анализ работы педагогического коллектива, определяя «проблемные» места, достижения и трудности, как учащихся, так и учителей, на основе которых определяет стратегические задачи на следующей год  обучения.</w:t>
      </w:r>
    </w:p>
    <w:p w:rsidR="00955D7E" w:rsidRPr="00F74197" w:rsidRDefault="00955D7E" w:rsidP="000125F9">
      <w:pPr>
        <w:pStyle w:val="NoSpacing"/>
        <w:tabs>
          <w:tab w:val="left" w:pos="1250"/>
        </w:tabs>
        <w:ind w:left="1224" w:hanging="720"/>
        <w:jc w:val="center"/>
        <w:rPr>
          <w:rFonts w:ascii="Times New Roman" w:hAnsi="Times New Roman"/>
          <w:b/>
          <w:sz w:val="28"/>
          <w:szCs w:val="28"/>
        </w:rPr>
      </w:pPr>
    </w:p>
    <w:p w:rsidR="00955D7E" w:rsidRPr="00F74197" w:rsidRDefault="00955D7E" w:rsidP="000125F9">
      <w:pPr>
        <w:pStyle w:val="NoSpacing"/>
        <w:tabs>
          <w:tab w:val="left" w:pos="1250"/>
        </w:tabs>
        <w:ind w:left="1224" w:hanging="720"/>
        <w:jc w:val="center"/>
        <w:rPr>
          <w:rFonts w:ascii="Times New Roman" w:hAnsi="Times New Roman"/>
          <w:b/>
          <w:sz w:val="28"/>
          <w:szCs w:val="28"/>
        </w:rPr>
      </w:pPr>
    </w:p>
    <w:p w:rsidR="00955D7E" w:rsidRPr="00F74197" w:rsidRDefault="00955D7E" w:rsidP="000125F9">
      <w:pPr>
        <w:pStyle w:val="NoSpacing"/>
        <w:numPr>
          <w:ilvl w:val="0"/>
          <w:numId w:val="2"/>
        </w:numPr>
        <w:tabs>
          <w:tab w:val="left" w:pos="1250"/>
        </w:tabs>
        <w:ind w:hanging="720"/>
        <w:jc w:val="center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>ПРАВА И ОБЯЗАННОСТИ СУБЪЕКТОВ</w:t>
      </w:r>
    </w:p>
    <w:p w:rsidR="00955D7E" w:rsidRPr="00F74197" w:rsidRDefault="00955D7E" w:rsidP="000125F9">
      <w:pPr>
        <w:pStyle w:val="NoSpacing"/>
        <w:tabs>
          <w:tab w:val="left" w:pos="1250"/>
        </w:tabs>
        <w:ind w:left="360" w:hanging="720"/>
        <w:rPr>
          <w:rFonts w:ascii="Times New Roman" w:hAnsi="Times New Roman"/>
          <w:b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 xml:space="preserve">                                            КОНТРОЛЬНО – ОЦЕНОЧНОЙ ДЕЯТЕЛЬНОСТИ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tabs>
          <w:tab w:val="left" w:pos="1250"/>
        </w:tabs>
        <w:ind w:left="1276" w:hanging="1276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Между учителем, учащимся, родителями учащихся и администрацией школы в рамках безотметочного  обучения необходимо строить равноправное сотрудничество.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tabs>
          <w:tab w:val="left" w:pos="1250"/>
        </w:tabs>
        <w:ind w:left="1276" w:hanging="1276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Учащийся имеет право на ошибку и время на ее ликвидацию.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tabs>
          <w:tab w:val="left" w:pos="1250"/>
        </w:tabs>
        <w:ind w:left="1276" w:hanging="1276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>Учитель имеет право:</w:t>
      </w:r>
    </w:p>
    <w:p w:rsidR="00955D7E" w:rsidRPr="00F74197" w:rsidRDefault="00955D7E" w:rsidP="000125F9">
      <w:pPr>
        <w:pStyle w:val="NoSpacing"/>
        <w:numPr>
          <w:ilvl w:val="0"/>
          <w:numId w:val="11"/>
        </w:numPr>
        <w:tabs>
          <w:tab w:val="left" w:pos="1250"/>
        </w:tabs>
        <w:ind w:left="1276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Определять содержание оценочной деятельности в соответствии с тематическим планированием;</w:t>
      </w:r>
    </w:p>
    <w:p w:rsidR="00955D7E" w:rsidRPr="00F74197" w:rsidRDefault="00955D7E" w:rsidP="000125F9">
      <w:pPr>
        <w:pStyle w:val="NoSpacing"/>
        <w:numPr>
          <w:ilvl w:val="0"/>
          <w:numId w:val="11"/>
        </w:numPr>
        <w:tabs>
          <w:tab w:val="left" w:pos="1250"/>
        </w:tabs>
        <w:ind w:left="1276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Оценивать учащихся только относительно их собственных возможностей и достижений.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tabs>
          <w:tab w:val="left" w:pos="1250"/>
        </w:tabs>
        <w:ind w:left="1276" w:hanging="1276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>Учитель обязан:</w:t>
      </w:r>
    </w:p>
    <w:p w:rsidR="00955D7E" w:rsidRPr="00F74197" w:rsidRDefault="00955D7E" w:rsidP="000125F9">
      <w:pPr>
        <w:pStyle w:val="NoSpacing"/>
        <w:numPr>
          <w:ilvl w:val="0"/>
          <w:numId w:val="12"/>
        </w:numPr>
        <w:tabs>
          <w:tab w:val="left" w:pos="1250"/>
        </w:tabs>
        <w:ind w:left="1276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Соблюдать правила оценочной безопасности;</w:t>
      </w:r>
    </w:p>
    <w:p w:rsidR="00955D7E" w:rsidRPr="00F74197" w:rsidRDefault="00955D7E" w:rsidP="000125F9">
      <w:pPr>
        <w:pStyle w:val="NoSpacing"/>
        <w:numPr>
          <w:ilvl w:val="0"/>
          <w:numId w:val="12"/>
        </w:numPr>
        <w:tabs>
          <w:tab w:val="left" w:pos="1250"/>
        </w:tabs>
        <w:ind w:left="1276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Вести учет продвижения учащихся;</w:t>
      </w:r>
    </w:p>
    <w:p w:rsidR="00955D7E" w:rsidRPr="00F74197" w:rsidRDefault="00955D7E" w:rsidP="000125F9">
      <w:pPr>
        <w:pStyle w:val="NoSpacing"/>
        <w:numPr>
          <w:ilvl w:val="0"/>
          <w:numId w:val="12"/>
        </w:numPr>
        <w:tabs>
          <w:tab w:val="left" w:pos="1250"/>
        </w:tabs>
        <w:ind w:left="1276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Доводить до сведения родителей достижения и успехи учащихся.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tabs>
          <w:tab w:val="left" w:pos="1250"/>
        </w:tabs>
        <w:ind w:left="1276" w:hanging="1276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b/>
          <w:sz w:val="28"/>
          <w:szCs w:val="28"/>
        </w:rPr>
        <w:t>Родитель имеет право:</w:t>
      </w:r>
    </w:p>
    <w:p w:rsidR="00955D7E" w:rsidRPr="00F74197" w:rsidRDefault="00955D7E" w:rsidP="000125F9">
      <w:pPr>
        <w:pStyle w:val="NoSpacing"/>
        <w:numPr>
          <w:ilvl w:val="0"/>
          <w:numId w:val="13"/>
        </w:numPr>
        <w:tabs>
          <w:tab w:val="left" w:pos="1250"/>
        </w:tabs>
        <w:ind w:left="1276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Знать о принципах и способах оценивания первоклассников в данной школе на получение достоверной информации об успехах и достижениях своего ребенка;</w:t>
      </w:r>
    </w:p>
    <w:p w:rsidR="00955D7E" w:rsidRPr="00F74197" w:rsidRDefault="00955D7E" w:rsidP="000125F9">
      <w:pPr>
        <w:pStyle w:val="NoSpacing"/>
        <w:numPr>
          <w:ilvl w:val="0"/>
          <w:numId w:val="13"/>
        </w:numPr>
        <w:tabs>
          <w:tab w:val="left" w:pos="1250"/>
        </w:tabs>
        <w:ind w:left="1276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На индивидуальные консультации с учителем по поводу проблем, трудностей и путей преодоления их у своего ребенка.</w:t>
      </w:r>
    </w:p>
    <w:p w:rsidR="00955D7E" w:rsidRPr="00F74197" w:rsidRDefault="00955D7E" w:rsidP="000125F9">
      <w:pPr>
        <w:pStyle w:val="NoSpacing"/>
        <w:numPr>
          <w:ilvl w:val="1"/>
          <w:numId w:val="2"/>
        </w:numPr>
        <w:tabs>
          <w:tab w:val="left" w:pos="1250"/>
        </w:tabs>
        <w:ind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 xml:space="preserve">          </w:t>
      </w:r>
      <w:r w:rsidRPr="00F74197">
        <w:rPr>
          <w:rFonts w:ascii="Times New Roman" w:hAnsi="Times New Roman"/>
          <w:b/>
          <w:sz w:val="28"/>
          <w:szCs w:val="28"/>
        </w:rPr>
        <w:t>Родитель обязан:</w:t>
      </w:r>
    </w:p>
    <w:p w:rsidR="00955D7E" w:rsidRPr="00F74197" w:rsidRDefault="00955D7E" w:rsidP="000125F9">
      <w:pPr>
        <w:pStyle w:val="NoSpacing"/>
        <w:numPr>
          <w:ilvl w:val="0"/>
          <w:numId w:val="14"/>
        </w:numPr>
        <w:tabs>
          <w:tab w:val="left" w:pos="1250"/>
        </w:tabs>
        <w:ind w:left="1134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Соблюдать правила оценочной безопасности и Положения безотметочного обучения;</w:t>
      </w:r>
    </w:p>
    <w:p w:rsidR="00955D7E" w:rsidRPr="00F74197" w:rsidRDefault="00955D7E" w:rsidP="000125F9">
      <w:pPr>
        <w:pStyle w:val="NoSpacing"/>
        <w:numPr>
          <w:ilvl w:val="0"/>
          <w:numId w:val="14"/>
        </w:numPr>
        <w:tabs>
          <w:tab w:val="left" w:pos="1250"/>
        </w:tabs>
        <w:ind w:left="1134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Информировать учителя о возможных трудностях и проблемах ребенка, с которым родитель сталкивается в домашних условиях;</w:t>
      </w:r>
    </w:p>
    <w:p w:rsidR="00955D7E" w:rsidRPr="00F74197" w:rsidRDefault="00955D7E" w:rsidP="000125F9">
      <w:pPr>
        <w:pStyle w:val="NoSpacing"/>
        <w:numPr>
          <w:ilvl w:val="0"/>
          <w:numId w:val="14"/>
        </w:numPr>
        <w:tabs>
          <w:tab w:val="left" w:pos="1250"/>
        </w:tabs>
        <w:ind w:left="1134" w:hanging="720"/>
        <w:rPr>
          <w:rFonts w:ascii="Times New Roman" w:hAnsi="Times New Roman"/>
          <w:sz w:val="28"/>
          <w:szCs w:val="28"/>
        </w:rPr>
      </w:pPr>
      <w:r w:rsidRPr="00F74197">
        <w:rPr>
          <w:rFonts w:ascii="Times New Roman" w:hAnsi="Times New Roman"/>
          <w:sz w:val="28"/>
          <w:szCs w:val="28"/>
        </w:rPr>
        <w:t>Посещать родительские собрания (рефлексам), на которых идет просветительская работа по оказанию помощи в образовании детей.</w:t>
      </w:r>
    </w:p>
    <w:p w:rsidR="00955D7E" w:rsidRPr="00F74197" w:rsidRDefault="00955D7E" w:rsidP="000125F9">
      <w:pPr>
        <w:pStyle w:val="NoSpacing"/>
        <w:tabs>
          <w:tab w:val="left" w:pos="1250"/>
        </w:tabs>
        <w:ind w:left="360" w:hanging="720"/>
        <w:rPr>
          <w:rFonts w:ascii="Times New Roman" w:hAnsi="Times New Roman"/>
          <w:sz w:val="28"/>
          <w:szCs w:val="28"/>
        </w:rPr>
      </w:pPr>
    </w:p>
    <w:p w:rsidR="00955D7E" w:rsidRPr="00F74197" w:rsidRDefault="00955D7E" w:rsidP="000125F9">
      <w:pPr>
        <w:pStyle w:val="NoSpacing"/>
        <w:tabs>
          <w:tab w:val="left" w:pos="1250"/>
        </w:tabs>
        <w:ind w:left="792" w:hanging="720"/>
        <w:rPr>
          <w:rFonts w:ascii="Times New Roman" w:hAnsi="Times New Roman"/>
          <w:sz w:val="28"/>
          <w:szCs w:val="28"/>
        </w:rPr>
      </w:pPr>
    </w:p>
    <w:p w:rsidR="00955D7E" w:rsidRPr="00F74197" w:rsidRDefault="00955D7E" w:rsidP="000125F9">
      <w:pPr>
        <w:pStyle w:val="NoSpacing"/>
        <w:ind w:left="792" w:hanging="720"/>
        <w:jc w:val="center"/>
        <w:rPr>
          <w:rFonts w:ascii="Times New Roman" w:hAnsi="Times New Roman"/>
          <w:b/>
          <w:sz w:val="28"/>
          <w:szCs w:val="28"/>
        </w:rPr>
      </w:pPr>
    </w:p>
    <w:p w:rsidR="00955D7E" w:rsidRPr="00F74197" w:rsidRDefault="00955D7E" w:rsidP="000125F9">
      <w:pPr>
        <w:pStyle w:val="NoSpacing"/>
        <w:ind w:left="792" w:hanging="720"/>
        <w:jc w:val="center"/>
        <w:rPr>
          <w:rFonts w:ascii="Times New Roman" w:hAnsi="Times New Roman"/>
          <w:b/>
          <w:sz w:val="28"/>
          <w:szCs w:val="28"/>
        </w:rPr>
      </w:pPr>
    </w:p>
    <w:p w:rsidR="00955D7E" w:rsidRPr="00F74197" w:rsidRDefault="00955D7E" w:rsidP="000125F9">
      <w:pPr>
        <w:pStyle w:val="ListParagraph"/>
        <w:tabs>
          <w:tab w:val="left" w:pos="470"/>
        </w:tabs>
        <w:ind w:left="1134" w:hanging="708"/>
        <w:rPr>
          <w:rFonts w:ascii="Times New Roman" w:hAnsi="Times New Roman"/>
          <w:b/>
          <w:sz w:val="28"/>
          <w:szCs w:val="28"/>
        </w:rPr>
      </w:pPr>
    </w:p>
    <w:p w:rsidR="00955D7E" w:rsidRPr="00F74197" w:rsidRDefault="00955D7E" w:rsidP="000125F9">
      <w:pPr>
        <w:pStyle w:val="ListParagraph"/>
        <w:tabs>
          <w:tab w:val="left" w:pos="470"/>
        </w:tabs>
        <w:ind w:left="1134" w:hanging="708"/>
        <w:rPr>
          <w:rFonts w:ascii="Times New Roman" w:hAnsi="Times New Roman"/>
          <w:sz w:val="28"/>
          <w:szCs w:val="28"/>
        </w:rPr>
      </w:pPr>
    </w:p>
    <w:sectPr w:rsidR="00955D7E" w:rsidRPr="00F74197" w:rsidSect="00D4342E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D7E" w:rsidRDefault="00955D7E" w:rsidP="002B133A">
      <w:pPr>
        <w:spacing w:after="0" w:line="240" w:lineRule="auto"/>
      </w:pPr>
      <w:r>
        <w:separator/>
      </w:r>
    </w:p>
  </w:endnote>
  <w:endnote w:type="continuationSeparator" w:id="0">
    <w:p w:rsidR="00955D7E" w:rsidRDefault="00955D7E" w:rsidP="002B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D7E" w:rsidRDefault="00955D7E" w:rsidP="002B133A">
      <w:pPr>
        <w:spacing w:after="0" w:line="240" w:lineRule="auto"/>
      </w:pPr>
      <w:r>
        <w:separator/>
      </w:r>
    </w:p>
  </w:footnote>
  <w:footnote w:type="continuationSeparator" w:id="0">
    <w:p w:rsidR="00955D7E" w:rsidRDefault="00955D7E" w:rsidP="002B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B5ED2"/>
    <w:multiLevelType w:val="hybridMultilevel"/>
    <w:tmpl w:val="C7D6E71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18CE53C6"/>
    <w:multiLevelType w:val="hybridMultilevel"/>
    <w:tmpl w:val="12407E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2">
    <w:nsid w:val="1DFA2AAC"/>
    <w:multiLevelType w:val="hybridMultilevel"/>
    <w:tmpl w:val="6A269D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0F918EA"/>
    <w:multiLevelType w:val="multilevel"/>
    <w:tmpl w:val="4CE45B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4">
    <w:nsid w:val="24894954"/>
    <w:multiLevelType w:val="hybridMultilevel"/>
    <w:tmpl w:val="BFDCEF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BEA62EC"/>
    <w:multiLevelType w:val="hybridMultilevel"/>
    <w:tmpl w:val="8186962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>
    <w:nsid w:val="38A25194"/>
    <w:multiLevelType w:val="multilevel"/>
    <w:tmpl w:val="11A2D12E"/>
    <w:lvl w:ilvl="0">
      <w:start w:val="1"/>
      <w:numFmt w:val="upperRoman"/>
      <w:lvlText w:val="%1."/>
      <w:lvlJc w:val="left"/>
      <w:pPr>
        <w:ind w:left="1152" w:hanging="360"/>
      </w:pPr>
      <w:rPr>
        <w:rFonts w:ascii="Calibri" w:eastAsia="Times New Roman" w:hAnsi="Calibri" w:cs="Times New Roman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1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cs="Times New Roman" w:hint="default"/>
      </w:rPr>
    </w:lvl>
  </w:abstractNum>
  <w:abstractNum w:abstractNumId="7">
    <w:nsid w:val="3FB1398C"/>
    <w:multiLevelType w:val="hybridMultilevel"/>
    <w:tmpl w:val="DC9E4F4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4CFF1DB0"/>
    <w:multiLevelType w:val="hybridMultilevel"/>
    <w:tmpl w:val="3A60FD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F384EA0"/>
    <w:multiLevelType w:val="hybridMultilevel"/>
    <w:tmpl w:val="2C38DC7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51F02226"/>
    <w:multiLevelType w:val="hybridMultilevel"/>
    <w:tmpl w:val="964458AE"/>
    <w:lvl w:ilvl="0" w:tplc="04190001">
      <w:start w:val="1"/>
      <w:numFmt w:val="bullet"/>
      <w:lvlText w:val=""/>
      <w:lvlJc w:val="left"/>
      <w:pPr>
        <w:ind w:left="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1">
    <w:nsid w:val="65646CA7"/>
    <w:multiLevelType w:val="hybridMultilevel"/>
    <w:tmpl w:val="0F6605D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745A74BE"/>
    <w:multiLevelType w:val="hybridMultilevel"/>
    <w:tmpl w:val="0212C5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96E4D12"/>
    <w:multiLevelType w:val="hybridMultilevel"/>
    <w:tmpl w:val="F266F9B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">
    <w:nsid w:val="7ECD5AA2"/>
    <w:multiLevelType w:val="multilevel"/>
    <w:tmpl w:val="0D861F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"/>
  </w:num>
  <w:num w:numId="5">
    <w:abstractNumId w:val="9"/>
  </w:num>
  <w:num w:numId="6">
    <w:abstractNumId w:val="0"/>
  </w:num>
  <w:num w:numId="7">
    <w:abstractNumId w:val="13"/>
  </w:num>
  <w:num w:numId="8">
    <w:abstractNumId w:val="7"/>
  </w:num>
  <w:num w:numId="9">
    <w:abstractNumId w:val="11"/>
  </w:num>
  <w:num w:numId="10">
    <w:abstractNumId w:val="10"/>
  </w:num>
  <w:num w:numId="11">
    <w:abstractNumId w:val="12"/>
  </w:num>
  <w:num w:numId="12">
    <w:abstractNumId w:val="8"/>
  </w:num>
  <w:num w:numId="13">
    <w:abstractNumId w:val="5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133A"/>
    <w:rsid w:val="000125F9"/>
    <w:rsid w:val="00056835"/>
    <w:rsid w:val="000E5110"/>
    <w:rsid w:val="00151185"/>
    <w:rsid w:val="00184D12"/>
    <w:rsid w:val="001B1E92"/>
    <w:rsid w:val="001C522C"/>
    <w:rsid w:val="00254DC3"/>
    <w:rsid w:val="002564FD"/>
    <w:rsid w:val="002B133A"/>
    <w:rsid w:val="002E6ACE"/>
    <w:rsid w:val="002F6896"/>
    <w:rsid w:val="00304688"/>
    <w:rsid w:val="0032761C"/>
    <w:rsid w:val="00355C5A"/>
    <w:rsid w:val="00394322"/>
    <w:rsid w:val="003A26A3"/>
    <w:rsid w:val="003D0897"/>
    <w:rsid w:val="00416474"/>
    <w:rsid w:val="00474FE6"/>
    <w:rsid w:val="005E5BBF"/>
    <w:rsid w:val="00641868"/>
    <w:rsid w:val="006A37CA"/>
    <w:rsid w:val="0070306C"/>
    <w:rsid w:val="008B0A8F"/>
    <w:rsid w:val="008C613F"/>
    <w:rsid w:val="00955D7E"/>
    <w:rsid w:val="00973639"/>
    <w:rsid w:val="00987000"/>
    <w:rsid w:val="00A13B6E"/>
    <w:rsid w:val="00A262A3"/>
    <w:rsid w:val="00A67B5D"/>
    <w:rsid w:val="00AF69A7"/>
    <w:rsid w:val="00B06474"/>
    <w:rsid w:val="00B241F5"/>
    <w:rsid w:val="00B444B3"/>
    <w:rsid w:val="00B47625"/>
    <w:rsid w:val="00B52229"/>
    <w:rsid w:val="00B951B3"/>
    <w:rsid w:val="00BC5DF3"/>
    <w:rsid w:val="00BD514F"/>
    <w:rsid w:val="00BD6C50"/>
    <w:rsid w:val="00C010BD"/>
    <w:rsid w:val="00C10847"/>
    <w:rsid w:val="00C35A1B"/>
    <w:rsid w:val="00C54A34"/>
    <w:rsid w:val="00CA4F19"/>
    <w:rsid w:val="00D12597"/>
    <w:rsid w:val="00D1460E"/>
    <w:rsid w:val="00D4342E"/>
    <w:rsid w:val="00D651E3"/>
    <w:rsid w:val="00DA2F88"/>
    <w:rsid w:val="00DB3A0C"/>
    <w:rsid w:val="00DE3967"/>
    <w:rsid w:val="00E00157"/>
    <w:rsid w:val="00E4017F"/>
    <w:rsid w:val="00E72A58"/>
    <w:rsid w:val="00EC5992"/>
    <w:rsid w:val="00F079B3"/>
    <w:rsid w:val="00F36798"/>
    <w:rsid w:val="00F74197"/>
    <w:rsid w:val="00FB51C8"/>
    <w:rsid w:val="00FC3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9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B133A"/>
  </w:style>
  <w:style w:type="paragraph" w:styleId="Header">
    <w:name w:val="header"/>
    <w:basedOn w:val="Normal"/>
    <w:link w:val="HeaderChar"/>
    <w:uiPriority w:val="99"/>
    <w:semiHidden/>
    <w:rsid w:val="002B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133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B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133A"/>
    <w:rPr>
      <w:rFonts w:cs="Times New Roman"/>
    </w:rPr>
  </w:style>
  <w:style w:type="paragraph" w:styleId="ListParagraph">
    <w:name w:val="List Paragraph"/>
    <w:basedOn w:val="Normal"/>
    <w:uiPriority w:val="99"/>
    <w:qFormat/>
    <w:rsid w:val="001C52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436</TotalTime>
  <Pages>4</Pages>
  <Words>955</Words>
  <Characters>5446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ASKOSHI1</dc:creator>
  <cp:keywords/>
  <dc:description/>
  <cp:lastModifiedBy>IMC</cp:lastModifiedBy>
  <cp:revision>16</cp:revision>
  <cp:lastPrinted>2016-10-31T05:10:00Z</cp:lastPrinted>
  <dcterms:created xsi:type="dcterms:W3CDTF">2016-08-17T04:04:00Z</dcterms:created>
  <dcterms:modified xsi:type="dcterms:W3CDTF">2017-02-06T08:14:00Z</dcterms:modified>
</cp:coreProperties>
</file>